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4B1" w:rsidRDefault="004774B1" w:rsidP="004774B1">
      <w:pPr>
        <w:jc w:val="center"/>
        <w:rPr>
          <w:rFonts w:asciiTheme="minorHAnsi" w:hAnsiTheme="minorHAnsi"/>
          <w:b/>
          <w:bCs/>
          <w:sz w:val="22"/>
          <w:szCs w:val="22"/>
          <w:lang w:val="ru-RU"/>
        </w:rPr>
      </w:pPr>
      <w:r w:rsidRPr="004E76AE">
        <w:rPr>
          <w:b/>
          <w:bCs/>
          <w:sz w:val="22"/>
          <w:szCs w:val="22"/>
          <w:lang w:val="ru-RU"/>
        </w:rPr>
        <w:t>Д</w:t>
      </w:r>
      <w:r w:rsidRPr="00C07CA2">
        <w:rPr>
          <w:b/>
          <w:bCs/>
          <w:sz w:val="22"/>
          <w:szCs w:val="22"/>
          <w:lang w:val="ru-RU"/>
        </w:rPr>
        <w:t>ОГОВОР КУПЛИ-ПРОДАЖИ №____</w:t>
      </w:r>
    </w:p>
    <w:p w:rsidR="004774B1" w:rsidRDefault="004774B1" w:rsidP="004774B1">
      <w:pPr>
        <w:jc w:val="center"/>
        <w:rPr>
          <w:rFonts w:asciiTheme="minorHAnsi" w:hAnsiTheme="minorHAnsi"/>
          <w:b/>
          <w:bCs/>
          <w:sz w:val="22"/>
          <w:szCs w:val="22"/>
          <w:lang w:val="ru-RU"/>
        </w:rPr>
      </w:pPr>
    </w:p>
    <w:p w:rsidR="004774B1" w:rsidRPr="00CC24CB" w:rsidRDefault="0079734B" w:rsidP="0079734B">
      <w:pPr>
        <w:tabs>
          <w:tab w:val="right" w:pos="9360"/>
        </w:tabs>
        <w:jc w:val="both"/>
        <w:rPr>
          <w:sz w:val="22"/>
          <w:szCs w:val="22"/>
          <w:lang w:val="ru-RU"/>
        </w:rPr>
      </w:pPr>
      <w:r w:rsidRPr="00CC24CB">
        <w:rPr>
          <w:sz w:val="22"/>
          <w:szCs w:val="22"/>
          <w:lang w:val="ru-RU"/>
        </w:rPr>
        <w:t>г. Москва</w:t>
      </w:r>
      <w:proofErr w:type="gramStart"/>
      <w:r w:rsidRPr="00CC24CB">
        <w:rPr>
          <w:sz w:val="22"/>
          <w:szCs w:val="22"/>
          <w:lang w:val="ru-RU"/>
        </w:rPr>
        <w:tab/>
        <w:t>«</w:t>
      </w:r>
      <w:proofErr w:type="gramEnd"/>
      <w:r w:rsidRPr="00CC24CB">
        <w:rPr>
          <w:sz w:val="22"/>
          <w:szCs w:val="22"/>
          <w:lang w:val="ru-RU"/>
        </w:rPr>
        <w:t>___» _________ 2019</w:t>
      </w:r>
      <w:r w:rsidRPr="0012139B">
        <w:rPr>
          <w:b/>
          <w:sz w:val="22"/>
          <w:szCs w:val="22"/>
        </w:rPr>
        <w:t> </w:t>
      </w:r>
      <w:r w:rsidRPr="00CC24CB">
        <w:rPr>
          <w:sz w:val="22"/>
          <w:szCs w:val="22"/>
          <w:lang w:val="ru-RU"/>
        </w:rPr>
        <w:t>г.</w:t>
      </w:r>
    </w:p>
    <w:p w:rsidR="004774B1" w:rsidRPr="009B4374" w:rsidRDefault="004774B1" w:rsidP="004774B1">
      <w:pPr>
        <w:suppressAutoHyphens/>
        <w:autoSpaceDE w:val="0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  <w:lang w:val="ru-RU" w:eastAsia="zh-CN"/>
        </w:rPr>
      </w:pPr>
    </w:p>
    <w:p w:rsidR="004774B1" w:rsidRPr="00C20847" w:rsidRDefault="00D63D82" w:rsidP="00DE12B7">
      <w:pPr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620930">
        <w:rPr>
          <w:rFonts w:ascii="Times New Roman" w:hAnsi="Times New Roman"/>
          <w:b/>
          <w:sz w:val="22"/>
          <w:szCs w:val="22"/>
          <w:lang w:val="ru-RU"/>
        </w:rPr>
        <w:t>Акционерное общество «Центральный институт по проектированию машиностроительных предприятий» (АО «</w:t>
      </w:r>
      <w:proofErr w:type="spellStart"/>
      <w:r w:rsidRPr="00620930">
        <w:rPr>
          <w:rFonts w:ascii="Times New Roman" w:hAnsi="Times New Roman"/>
          <w:b/>
          <w:sz w:val="22"/>
          <w:szCs w:val="22"/>
          <w:lang w:val="ru-RU"/>
        </w:rPr>
        <w:t>Центромашпроект</w:t>
      </w:r>
      <w:proofErr w:type="spellEnd"/>
      <w:r w:rsidRPr="00620930">
        <w:rPr>
          <w:rFonts w:ascii="Times New Roman" w:hAnsi="Times New Roman"/>
          <w:b/>
          <w:sz w:val="22"/>
          <w:szCs w:val="22"/>
          <w:lang w:val="ru-RU"/>
        </w:rPr>
        <w:t>»)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r w:rsidRPr="00620930">
        <w:rPr>
          <w:rFonts w:ascii="Times New Roman" w:hAnsi="Times New Roman" w:cs="Times New Roman"/>
          <w:sz w:val="22"/>
          <w:szCs w:val="22"/>
          <w:lang w:val="ru-RU"/>
        </w:rPr>
        <w:t>ИНН 7717709121; КПП 771701001; ОГРН 1117746781140; ОКПО 11494896; юридический адрес: 129626, г. Москва, проспект Мира, дом 102, корп. Б.)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, именуемое в дальнейшем «Продавец», </w:t>
      </w:r>
      <w:r w:rsidR="00F84984" w:rsidRPr="00620930">
        <w:rPr>
          <w:rFonts w:ascii="Times New Roman" w:hAnsi="Times New Roman" w:cs="Times New Roman"/>
          <w:b/>
          <w:sz w:val="22"/>
          <w:szCs w:val="22"/>
          <w:lang w:val="ru-RU"/>
        </w:rPr>
        <w:t>в лице конкурсного управляющего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620930">
        <w:rPr>
          <w:rFonts w:ascii="Times New Roman" w:hAnsi="Times New Roman"/>
          <w:b/>
          <w:sz w:val="22"/>
          <w:szCs w:val="22"/>
          <w:lang w:val="ru-RU"/>
        </w:rPr>
        <w:t>Чащина Сергея Михайловича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F84984" w:rsidRPr="00620930">
        <w:rPr>
          <w:rFonts w:ascii="Times New Roman" w:eastAsia="SimSun" w:hAnsi="Times New Roman" w:cs="Times New Roman"/>
          <w:kern w:val="2"/>
          <w:sz w:val="22"/>
          <w:szCs w:val="22"/>
          <w:lang w:val="ru-RU" w:eastAsia="hi-IN" w:bidi="hi-IN"/>
        </w:rPr>
        <w:t>(почт</w:t>
      </w:r>
      <w:r w:rsidR="00620930" w:rsidRPr="00620930">
        <w:rPr>
          <w:rFonts w:ascii="Times New Roman" w:eastAsia="SimSun" w:hAnsi="Times New Roman" w:cs="Times New Roman"/>
          <w:kern w:val="2"/>
          <w:sz w:val="22"/>
          <w:szCs w:val="22"/>
          <w:lang w:val="ru-RU" w:eastAsia="hi-IN" w:bidi="hi-IN"/>
        </w:rPr>
        <w:t>овый</w:t>
      </w:r>
      <w:r w:rsidR="00F84984" w:rsidRPr="00620930">
        <w:rPr>
          <w:rFonts w:ascii="Times New Roman" w:eastAsia="SimSun" w:hAnsi="Times New Roman" w:cs="Times New Roman"/>
          <w:kern w:val="2"/>
          <w:sz w:val="22"/>
          <w:szCs w:val="22"/>
          <w:lang w:val="ru-RU" w:eastAsia="hi-IN" w:bidi="hi-IN"/>
        </w:rPr>
        <w:t xml:space="preserve"> адрес: </w:t>
      </w:r>
      <w:r w:rsidR="00620930" w:rsidRPr="00620930">
        <w:rPr>
          <w:rFonts w:ascii="Times New Roman" w:hAnsi="Times New Roman" w:cs="Times New Roman"/>
          <w:color w:val="222222"/>
          <w:sz w:val="22"/>
          <w:szCs w:val="22"/>
          <w:lang w:val="ru-RU"/>
        </w:rPr>
        <w:t>191024, г. Санкт- Петербург, а/я 15)</w:t>
      </w:r>
      <w:r w:rsidR="00F84984" w:rsidRPr="00620930">
        <w:rPr>
          <w:rStyle w:val="a3"/>
          <w:sz w:val="22"/>
          <w:szCs w:val="22"/>
        </w:rPr>
        <w:t xml:space="preserve">, 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>действующе</w:t>
      </w:r>
      <w:r w:rsidR="00620930" w:rsidRPr="00620930">
        <w:rPr>
          <w:rFonts w:ascii="Times New Roman" w:hAnsi="Times New Roman" w:cs="Times New Roman"/>
          <w:sz w:val="22"/>
          <w:szCs w:val="22"/>
          <w:lang w:val="ru-RU"/>
        </w:rPr>
        <w:t>го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на основании Решения </w:t>
      </w:r>
      <w:r w:rsidR="00620930" w:rsidRPr="00620930">
        <w:rPr>
          <w:rFonts w:ascii="Times New Roman" w:hAnsi="Times New Roman" w:cs="Times New Roman"/>
          <w:sz w:val="22"/>
          <w:szCs w:val="22"/>
          <w:lang w:val="ru-RU"/>
        </w:rPr>
        <w:t>Арбитражного суда города Москвы от 07 февраля 2019 г. по делу №А40-151450/18-185-205 «Б»</w:t>
      </w:r>
      <w:r w:rsidR="004774B1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 именуемое в дальнейшем</w:t>
      </w:r>
      <w:r w:rsidR="004774B1" w:rsidRPr="00620930">
        <w:rPr>
          <w:rFonts w:ascii="Times New Roman" w:hAnsi="Times New Roman" w:cs="Times New Roman"/>
          <w:b/>
          <w:sz w:val="22"/>
          <w:szCs w:val="22"/>
          <w:lang w:val="ru-RU" w:eastAsia="zh-CN"/>
        </w:rPr>
        <w:t xml:space="preserve"> «Продавец»,</w:t>
      </w:r>
      <w:r w:rsidR="004774B1" w:rsidRPr="00620930">
        <w:rPr>
          <w:rFonts w:ascii="Times New Roman" w:hAnsi="Times New Roman" w:cs="Times New Roman"/>
          <w:sz w:val="22"/>
          <w:szCs w:val="22"/>
          <w:lang w:val="ru-RU" w:eastAsia="zh-CN"/>
        </w:rPr>
        <w:t xml:space="preserve"> с одной стороны, и</w:t>
      </w:r>
      <w:r w:rsidR="004774B1" w:rsidRPr="00620930">
        <w:rPr>
          <w:rFonts w:ascii="Times New Roman" w:hAnsi="Times New Roman" w:cs="Times New Roman"/>
          <w:b/>
          <w:bCs/>
          <w:sz w:val="22"/>
          <w:szCs w:val="22"/>
          <w:lang w:val="ru-RU"/>
        </w:rPr>
        <w:t>______________________</w:t>
      </w:r>
      <w:r w:rsidR="00620930">
        <w:rPr>
          <w:rFonts w:ascii="Times New Roman" w:hAnsi="Times New Roman" w:cs="Times New Roman"/>
          <w:b/>
          <w:bCs/>
          <w:sz w:val="22"/>
          <w:szCs w:val="22"/>
          <w:lang w:val="ru-RU"/>
        </w:rPr>
        <w:t>___</w:t>
      </w:r>
      <w:r w:rsidR="00DE12B7">
        <w:rPr>
          <w:rFonts w:ascii="Times New Roman" w:hAnsi="Times New Roman" w:cs="Times New Roman"/>
          <w:b/>
          <w:bCs/>
          <w:sz w:val="22"/>
          <w:szCs w:val="22"/>
          <w:lang w:val="ru-RU"/>
        </w:rPr>
        <w:t>__________________________________________________________,</w:t>
      </w:r>
      <w:r w:rsidR="004774B1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именуемый в дальнейшем </w:t>
      </w:r>
      <w:r w:rsidR="004774B1" w:rsidRPr="00620930">
        <w:rPr>
          <w:rFonts w:ascii="Times New Roman" w:hAnsi="Times New Roman" w:cs="Times New Roman"/>
          <w:b/>
          <w:sz w:val="22"/>
          <w:szCs w:val="22"/>
          <w:lang w:val="ru-RU"/>
        </w:rPr>
        <w:t xml:space="preserve">«Покупатель», </w:t>
      </w:r>
      <w:r w:rsidR="004774B1" w:rsidRPr="00620930">
        <w:rPr>
          <w:rFonts w:ascii="Times New Roman" w:hAnsi="Times New Roman" w:cs="Times New Roman"/>
          <w:sz w:val="22"/>
          <w:szCs w:val="22"/>
          <w:lang w:val="ru-RU"/>
        </w:rPr>
        <w:t>с другой стороны</w:t>
      </w:r>
      <w:r w:rsidR="004774B1" w:rsidRPr="00620930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вместе именуемые </w:t>
      </w:r>
      <w:r w:rsidR="004774B1" w:rsidRPr="00620930">
        <w:rPr>
          <w:rFonts w:ascii="Times New Roman" w:hAnsi="Times New Roman" w:cs="Times New Roman"/>
          <w:b/>
          <w:color w:val="000000"/>
          <w:sz w:val="22"/>
          <w:szCs w:val="22"/>
          <w:lang w:val="ru-RU"/>
        </w:rPr>
        <w:t>«Стороны»</w:t>
      </w:r>
      <w:r w:rsidR="00F84984" w:rsidRPr="00620930">
        <w:rPr>
          <w:rFonts w:ascii="Times New Roman" w:hAnsi="Times New Roman" w:cs="Times New Roman"/>
          <w:b/>
          <w:color w:val="000000"/>
          <w:sz w:val="22"/>
          <w:szCs w:val="22"/>
          <w:lang w:val="ru-RU"/>
        </w:rPr>
        <w:t xml:space="preserve"> </w:t>
      </w:r>
      <w:r w:rsidR="004774B1" w:rsidRPr="00620930">
        <w:rPr>
          <w:rFonts w:ascii="Times New Roman" w:hAnsi="Times New Roman" w:cs="Times New Roman"/>
          <w:noProof/>
          <w:sz w:val="22"/>
          <w:szCs w:val="22"/>
          <w:lang w:val="ru-RU"/>
        </w:rPr>
        <w:t>в соответствии</w:t>
      </w:r>
      <w:r w:rsidR="004774B1" w:rsidRPr="00C20847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с Протоколом №_______ от____________ о результатах открытых торгов по продаже имущества </w:t>
      </w:r>
      <w:r w:rsidR="00620930" w:rsidRPr="00620930">
        <w:rPr>
          <w:rFonts w:ascii="Times New Roman" w:hAnsi="Times New Roman"/>
          <w:b/>
          <w:sz w:val="22"/>
          <w:szCs w:val="22"/>
          <w:lang w:val="ru-RU"/>
        </w:rPr>
        <w:t>АО «</w:t>
      </w:r>
      <w:proofErr w:type="spellStart"/>
      <w:r w:rsidR="00620930" w:rsidRPr="00620930">
        <w:rPr>
          <w:rFonts w:ascii="Times New Roman" w:hAnsi="Times New Roman"/>
          <w:b/>
          <w:sz w:val="22"/>
          <w:szCs w:val="22"/>
          <w:lang w:val="ru-RU"/>
        </w:rPr>
        <w:t>Центромашпроект</w:t>
      </w:r>
      <w:proofErr w:type="spellEnd"/>
      <w:r w:rsidR="00620930" w:rsidRPr="00620930">
        <w:rPr>
          <w:rFonts w:ascii="Times New Roman" w:hAnsi="Times New Roman"/>
          <w:b/>
          <w:sz w:val="22"/>
          <w:szCs w:val="22"/>
          <w:lang w:val="ru-RU"/>
        </w:rPr>
        <w:t>»</w:t>
      </w:r>
      <w:r w:rsidR="004774B1" w:rsidRPr="00C20847">
        <w:rPr>
          <w:rFonts w:ascii="Times New Roman" w:hAnsi="Times New Roman" w:cs="Times New Roman"/>
          <w:noProof/>
          <w:sz w:val="22"/>
          <w:szCs w:val="22"/>
          <w:lang w:val="ru-RU"/>
        </w:rPr>
        <w:t>, заключили настоящий Договор  купли-продажи (далее – «Договор»)  о нижеследующем:</w:t>
      </w:r>
    </w:p>
    <w:p w:rsidR="004774B1" w:rsidRPr="009B4374" w:rsidRDefault="004774B1" w:rsidP="004774B1">
      <w:pPr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</w:p>
    <w:p w:rsidR="004774B1" w:rsidRPr="00F84984" w:rsidRDefault="004774B1" w:rsidP="004774B1">
      <w:pPr>
        <w:jc w:val="center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F84984"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1. Предмет Договора</w:t>
      </w:r>
    </w:p>
    <w:p w:rsidR="004774B1" w:rsidRPr="00F8498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1.1. По настоящему Договору Продавец обязуется передать в собственность Покупателя имущество (далее по тексту – «Имущество»), указанное в п.1.2 Договора, принадлежащее Продавцу на праве собственности, а Покупатель обязуется выполнить все установленные настоящим Договором условия и обязательства, уплатить за Объект цену, предусмотренную настоящим Договором. </w:t>
      </w:r>
    </w:p>
    <w:p w:rsidR="004774B1" w:rsidRPr="00F8498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>1.2. Под Имуществом  в настоящем Договоре Стороны понимают:</w:t>
      </w:r>
    </w:p>
    <w:p w:rsidR="004774B1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>___________________</w:t>
      </w:r>
    </w:p>
    <w:p w:rsidR="00F0503A" w:rsidRDefault="00F84984" w:rsidP="002454E6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_________________________________________________________________________________________</w:t>
      </w:r>
      <w:r w:rsidR="00F0503A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</w:t>
      </w:r>
      <w:r w:rsidR="00F0503A"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>В соответствии со ст. 126 ФЗ «О несостоятельности (банкротстве)» с даты принятия арбитражным судом реш</w:t>
      </w:r>
      <w:r w:rsidR="00684E7F">
        <w:rPr>
          <w:rFonts w:ascii="Times New Roman" w:hAnsi="Times New Roman" w:cs="Times New Roman"/>
          <w:noProof/>
          <w:sz w:val="22"/>
          <w:szCs w:val="22"/>
          <w:lang w:val="ru-RU"/>
        </w:rPr>
        <w:t>ения</w:t>
      </w:r>
      <w:r w:rsidR="00F0503A"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о признании должника банкротом и об открытии конкурсного производства снимаются ранее наложенные аресты на имущество должника и иные ограничения распоряжения имуществом должника.</w:t>
      </w:r>
      <w:r w:rsidR="00F0503A" w:rsidRPr="00F0503A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 </w:t>
      </w:r>
    </w:p>
    <w:p w:rsidR="004774B1" w:rsidRPr="00756A76" w:rsidRDefault="004774B1" w:rsidP="00756A76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1.3. Указанн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ое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в п. 1.2. настоящего </w:t>
      </w:r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>Договора Имущество  Покупатель приобретает по итогам  открытых торгов в рамках конкурсного производства</w:t>
      </w:r>
      <w:r w:rsidRPr="00F84984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="00684E7F" w:rsidRPr="00684E7F">
        <w:rPr>
          <w:rFonts w:ascii="Times New Roman" w:hAnsi="Times New Roman" w:cs="Times New Roman"/>
          <w:sz w:val="22"/>
          <w:szCs w:val="20"/>
          <w:lang w:val="ru-RU"/>
        </w:rPr>
        <w:t>АО «</w:t>
      </w:r>
      <w:proofErr w:type="spellStart"/>
      <w:r w:rsidR="00684E7F" w:rsidRPr="00684E7F">
        <w:rPr>
          <w:rFonts w:ascii="Times New Roman" w:hAnsi="Times New Roman" w:cs="Times New Roman"/>
          <w:sz w:val="22"/>
          <w:szCs w:val="20"/>
          <w:lang w:val="ru-RU"/>
        </w:rPr>
        <w:t>Центромашпроект</w:t>
      </w:r>
      <w:proofErr w:type="spellEnd"/>
      <w:r w:rsidR="00684E7F" w:rsidRPr="00684E7F">
        <w:rPr>
          <w:rFonts w:ascii="Times New Roman" w:hAnsi="Times New Roman" w:cs="Times New Roman"/>
          <w:sz w:val="22"/>
          <w:szCs w:val="20"/>
          <w:lang w:val="ru-RU"/>
        </w:rPr>
        <w:t>»</w:t>
      </w:r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согласно Протокола №_____ о результатах проведения открытых торгов  от __</w:t>
      </w:r>
      <w:r w:rsidR="00756A76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______________ 20______ года.  </w:t>
      </w:r>
    </w:p>
    <w:p w:rsidR="004774B1" w:rsidRPr="009B4374" w:rsidRDefault="00756A76" w:rsidP="004774B1">
      <w:pPr>
        <w:widowControl w:val="0"/>
        <w:ind w:firstLine="567"/>
        <w:jc w:val="both"/>
        <w:rPr>
          <w:rFonts w:ascii="Times New Roman" w:eastAsia="Arial" w:hAnsi="Times New Roman" w:cs="Times New Roman"/>
          <w:bCs/>
          <w:noProof/>
          <w:sz w:val="22"/>
          <w:szCs w:val="22"/>
          <w:lang w:val="ru-RU"/>
        </w:rPr>
      </w:pPr>
      <w:r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1.4</w:t>
      </w:r>
      <w:r w:rsidR="004774B1" w:rsidRPr="009B437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. Право собственности на </w:t>
      </w:r>
      <w:r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И</w:t>
      </w:r>
      <w:r w:rsidR="004774B1" w:rsidRPr="007870E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мущество</w:t>
      </w:r>
      <w:r w:rsidR="004774B1" w:rsidRPr="009B437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 у Продавца прекращается и возникает у </w:t>
      </w:r>
      <w:r w:rsidR="004774B1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Покупателя </w:t>
      </w:r>
      <w:r w:rsidR="004774B1" w:rsidRPr="009B437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с момента полной оплаты цены </w:t>
      </w:r>
      <w:r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И</w:t>
      </w:r>
      <w:r w:rsidR="004774B1" w:rsidRPr="007870E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мущ</w:t>
      </w:r>
      <w:r w:rsidR="004774B1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ес</w:t>
      </w:r>
      <w:r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тва</w:t>
      </w:r>
      <w:r w:rsidR="004774B1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 </w:t>
      </w:r>
      <w:r w:rsidR="004774B1" w:rsidRPr="009B437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Покупателем в соответствии с условиями настоящего Договора</w:t>
      </w:r>
      <w:r w:rsidR="004774B1" w:rsidRPr="009B4374">
        <w:rPr>
          <w:rFonts w:ascii="Times New Roman" w:eastAsia="Arial" w:hAnsi="Times New Roman" w:cs="Times New Roman"/>
          <w:bCs/>
          <w:noProof/>
          <w:sz w:val="22"/>
          <w:szCs w:val="22"/>
          <w:lang w:val="ru-RU"/>
        </w:rPr>
        <w:t xml:space="preserve">. </w:t>
      </w:r>
    </w:p>
    <w:p w:rsidR="004774B1" w:rsidRPr="009B4374" w:rsidRDefault="004774B1" w:rsidP="004774B1">
      <w:pPr>
        <w:ind w:firstLine="567"/>
        <w:jc w:val="center"/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</w:pPr>
    </w:p>
    <w:p w:rsidR="004774B1" w:rsidRDefault="004774B1" w:rsidP="004774B1">
      <w:pPr>
        <w:ind w:firstLine="567"/>
        <w:jc w:val="center"/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2. Права и обязанности Сторон</w:t>
      </w:r>
    </w:p>
    <w:p w:rsidR="004774B1" w:rsidRPr="009B4374" w:rsidRDefault="004774B1" w:rsidP="004774B1">
      <w:pPr>
        <w:ind w:firstLine="567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2.1.</w:t>
      </w:r>
      <w:r w:rsidRPr="009B4374"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Покупатель обязан: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2.1.1.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Оплатить стоимость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, указанную в п. 3.3 настоящего Договора, в течение 30 (тридцати</w:t>
      </w:r>
      <w:r w:rsidRPr="00EF671D">
        <w:rPr>
          <w:rFonts w:ascii="Times New Roman" w:hAnsi="Times New Roman" w:cs="Times New Roman"/>
          <w:noProof/>
          <w:sz w:val="22"/>
          <w:szCs w:val="22"/>
          <w:lang w:val="ru-RU"/>
        </w:rPr>
        <w:t>) календарных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дней с даты подписания настоящего Договора.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2.1.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2. Принять от Продавца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Имущество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по акт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у приема-передачи в течение 5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(пяти) рабочих дней с момента   полной оплаты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2.2.</w:t>
      </w:r>
      <w:r w:rsidRPr="009B4374"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Продавец обязан: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2.2.1.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Не позднее </w:t>
      </w:r>
      <w:r w:rsidR="00756A76">
        <w:rPr>
          <w:rFonts w:ascii="Times New Roman" w:hAnsi="Times New Roman" w:cs="Times New Roman"/>
          <w:noProof/>
          <w:sz w:val="22"/>
          <w:szCs w:val="22"/>
          <w:lang w:val="ru-RU"/>
        </w:rPr>
        <w:t>5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(</w:t>
      </w:r>
      <w:r w:rsidR="00756A76">
        <w:rPr>
          <w:rFonts w:ascii="Times New Roman" w:hAnsi="Times New Roman" w:cs="Times New Roman"/>
          <w:noProof/>
          <w:sz w:val="22"/>
          <w:szCs w:val="22"/>
          <w:lang w:val="ru-RU"/>
        </w:rPr>
        <w:t>пяти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) рабочих дней после выполнения Покупателем обязанности по оплате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в полном объеме, осуществить действия по передаче Покупателю</w:t>
      </w:r>
      <w:r w:rsidR="00756A76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Имущества, а также Паспорта транспортного средства и Регистрационных документов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2.2.2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С момента заключения настоящего Договора не совершать никаких сделок, следствием которых может явиться какое-либо обременение права собственности Продавца на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Имущество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.</w:t>
      </w:r>
    </w:p>
    <w:p w:rsidR="004774B1" w:rsidRPr="006666A1" w:rsidRDefault="004774B1" w:rsidP="006666A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2.2.3.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Не совершать каких-либо действий, направленных на отчуждение и/или обременение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Имущества </w:t>
      </w:r>
      <w:r w:rsidR="006666A1">
        <w:rPr>
          <w:rFonts w:ascii="Times New Roman" w:hAnsi="Times New Roman" w:cs="Times New Roman"/>
          <w:noProof/>
          <w:sz w:val="22"/>
          <w:szCs w:val="22"/>
          <w:lang w:val="ru-RU"/>
        </w:rPr>
        <w:t>правами третьих лиц.</w:t>
      </w:r>
    </w:p>
    <w:p w:rsidR="004774B1" w:rsidRDefault="004774B1" w:rsidP="004774B1">
      <w:pPr>
        <w:jc w:val="center"/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</w:pPr>
    </w:p>
    <w:p w:rsidR="004774B1" w:rsidRPr="009B4374" w:rsidRDefault="004774B1" w:rsidP="004774B1">
      <w:pPr>
        <w:jc w:val="center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3. Цена и порядок расчетов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lastRenderedPageBreak/>
        <w:t>3.1. Цена пр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одажи Имущества  в соответствии с Протоколом №_______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о результатах проведения открытых торгов  от ________________ 20______ года составляет ___________________рублей (НДС не облагается).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3.2. Внесенный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Покупателем на счет </w:t>
      </w:r>
      <w:r w:rsidR="00D67ACA">
        <w:rPr>
          <w:rFonts w:ascii="Times New Roman" w:hAnsi="Times New Roman" w:cs="Times New Roman"/>
          <w:noProof/>
          <w:sz w:val="22"/>
          <w:szCs w:val="22"/>
          <w:lang w:val="ru-RU"/>
        </w:rPr>
        <w:t>Организатора торгов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 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задаток (Платежное поручение №_____ от ___________) для участ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ия в торгах по продаже Имущества 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в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размере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__________________ (_____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______________________________)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рублей засчитывается в счёт оплаты приобретаемого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по настоящему Договору (в соответствии с частью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5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статьи 448 ГК РФ). </w:t>
      </w:r>
    </w:p>
    <w:p w:rsidR="004774B1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3.3. Поку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патель обязуется в течение 30 (т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ридцати) календарных дней с даты подписания настоящего Договора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обязуется оплатить оставшуюся ц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ену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в размере _____________________________ рублей (НДС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не облагается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) путем перечисления денежных средств на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счет Должника, указанный в Разделе 8 настоящего Договора.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3.4. 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Цена продажи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является твердой и окончательной. Никакие обстоятельства (включая выявление недостатков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) не могут быть основанием для предъявления Покупателем требования о пересмотре цены продажи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.</w:t>
      </w:r>
    </w:p>
    <w:p w:rsidR="004774B1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3.5. 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Обязательства Покупателя по оплате цены продажи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считаются выполненными с момента зачисления подлежащей оплате суммы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, указанной в п. 3.3. настоящего Договора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в полном объеме на бан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ковский счет Продавца, указанного </w:t>
      </w:r>
      <w:r w:rsidRPr="009E3645">
        <w:rPr>
          <w:rFonts w:ascii="Times New Roman" w:hAnsi="Times New Roman" w:cs="Times New Roman"/>
          <w:noProof/>
          <w:sz w:val="22"/>
          <w:szCs w:val="22"/>
          <w:lang w:val="ru-RU"/>
        </w:rPr>
        <w:t>в Разделе 8 настоящего Договора.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</w:p>
    <w:p w:rsidR="004774B1" w:rsidRPr="009B4374" w:rsidRDefault="004774B1" w:rsidP="004774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sz w:val="22"/>
          <w:szCs w:val="22"/>
          <w:lang w:val="ru-RU"/>
        </w:rPr>
        <w:t>4. Передача имущества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4.1.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передается по месту его нахождения.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4.2. Передача </w:t>
      </w:r>
      <w:r w:rsidR="000729F8">
        <w:rPr>
          <w:rFonts w:ascii="Times New Roman" w:hAnsi="Times New Roman" w:cs="Times New Roman"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Продавцом и принятие его Покупателем осуществляется по подписываемому сторонами передаточному акту.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4.3. Передача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должна быть осуществлена в течение 5 (пяти) рабочих дней со дня его полной оплаты.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Обязанность</w:t>
      </w:r>
      <w:r w:rsidR="00C11949">
        <w:rPr>
          <w:rFonts w:ascii="Times New Roman" w:hAnsi="Times New Roman" w:cs="Times New Roman"/>
          <w:sz w:val="22"/>
          <w:szCs w:val="22"/>
          <w:lang w:val="ru-RU"/>
        </w:rPr>
        <w:t xml:space="preserve"> Продавца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по передаче </w:t>
      </w:r>
      <w:r>
        <w:rPr>
          <w:rFonts w:ascii="Times New Roman" w:hAnsi="Times New Roman" w:cs="Times New Roman"/>
          <w:sz w:val="22"/>
          <w:szCs w:val="22"/>
          <w:lang w:val="ru-RU"/>
        </w:rPr>
        <w:t>И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мущества Покупателю считается исполненной в момент предоставления </w:t>
      </w:r>
      <w:r w:rsidR="00C11949">
        <w:rPr>
          <w:rFonts w:ascii="Times New Roman" w:hAnsi="Times New Roman" w:cs="Times New Roman"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в распоряжение Покупателя, если в предусмотренный настоящим пунктом срок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</w:t>
      </w:r>
      <w:r>
        <w:rPr>
          <w:rFonts w:ascii="Times New Roman" w:hAnsi="Times New Roman" w:cs="Times New Roman"/>
          <w:sz w:val="22"/>
          <w:szCs w:val="22"/>
          <w:lang w:val="ru-RU"/>
        </w:rPr>
        <w:t>о готово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к передаче в месте его нахождения и Покупатель осведомлен о готовности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к передаче.</w:t>
      </w:r>
    </w:p>
    <w:p w:rsidR="004774B1" w:rsidRPr="009B4374" w:rsidRDefault="004774B1" w:rsidP="004774B1">
      <w:pPr>
        <w:autoSpaceDE w:val="0"/>
        <w:autoSpaceDN w:val="0"/>
        <w:adjustRightInd w:val="0"/>
        <w:spacing w:after="160"/>
        <w:ind w:firstLine="567"/>
        <w:jc w:val="both"/>
        <w:rPr>
          <w:rFonts w:ascii="Times New Roman" w:eastAsia="Calibri" w:hAnsi="Times New Roman" w:cs="Times New Roman"/>
          <w:sz w:val="22"/>
          <w:szCs w:val="22"/>
          <w:lang w:val="ru-RU" w:eastAsia="en-US"/>
        </w:rPr>
      </w:pPr>
      <w:r w:rsidRPr="009B4374">
        <w:rPr>
          <w:rFonts w:ascii="Times New Roman" w:eastAsia="Calibri" w:hAnsi="Times New Roman" w:cs="Times New Roman"/>
          <w:sz w:val="22"/>
          <w:szCs w:val="22"/>
          <w:lang w:val="ru-RU" w:eastAsia="en-US"/>
        </w:rPr>
        <w:t>4.4. Покупатель на момент подписани</w:t>
      </w:r>
      <w:r>
        <w:rPr>
          <w:rFonts w:ascii="Times New Roman" w:eastAsia="Calibri" w:hAnsi="Times New Roman" w:cs="Times New Roman"/>
          <w:sz w:val="22"/>
          <w:szCs w:val="22"/>
          <w:lang w:val="ru-RU" w:eastAsia="en-US"/>
        </w:rPr>
        <w:t xml:space="preserve">я настоящего договора осмотрел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Имущество</w:t>
      </w:r>
      <w:r w:rsidRPr="009B4374">
        <w:rPr>
          <w:rFonts w:ascii="Times New Roman" w:eastAsia="Calibri" w:hAnsi="Times New Roman" w:cs="Times New Roman"/>
          <w:sz w:val="22"/>
          <w:szCs w:val="22"/>
          <w:lang w:val="ru-RU" w:eastAsia="en-US"/>
        </w:rPr>
        <w:t xml:space="preserve">, ознакомился с </w:t>
      </w:r>
      <w:r>
        <w:rPr>
          <w:rFonts w:ascii="Times New Roman" w:eastAsia="Calibri" w:hAnsi="Times New Roman" w:cs="Times New Roman"/>
          <w:sz w:val="22"/>
          <w:szCs w:val="22"/>
          <w:lang w:val="ru-RU" w:eastAsia="en-US"/>
        </w:rPr>
        <w:t xml:space="preserve">документами и </w:t>
      </w:r>
      <w:r w:rsidRPr="009B4374">
        <w:rPr>
          <w:rFonts w:ascii="Times New Roman" w:eastAsia="Calibri" w:hAnsi="Times New Roman" w:cs="Times New Roman"/>
          <w:sz w:val="22"/>
          <w:szCs w:val="22"/>
          <w:lang w:val="ru-RU" w:eastAsia="en-US"/>
        </w:rPr>
        <w:t>его качественными характеристиками и претензий к Продавцу не имеет.</w:t>
      </w:r>
    </w:p>
    <w:p w:rsidR="004774B1" w:rsidRPr="009B4374" w:rsidRDefault="004774B1" w:rsidP="004774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sz w:val="22"/>
          <w:szCs w:val="22"/>
          <w:lang w:val="ru-RU"/>
        </w:rPr>
        <w:t>5. Ответственность сторон</w:t>
      </w:r>
    </w:p>
    <w:p w:rsidR="00326381" w:rsidRPr="00EF3CFD" w:rsidRDefault="004774B1" w:rsidP="00EF3CFD">
      <w:pPr>
        <w:pStyle w:val="2"/>
        <w:tabs>
          <w:tab w:val="left" w:pos="1134"/>
        </w:tabs>
        <w:spacing w:after="0" w:line="240" w:lineRule="auto"/>
        <w:ind w:firstLine="567"/>
        <w:jc w:val="both"/>
        <w:rPr>
          <w:sz w:val="22"/>
          <w:szCs w:val="22"/>
        </w:rPr>
      </w:pPr>
      <w:r w:rsidRPr="009B4374">
        <w:rPr>
          <w:sz w:val="22"/>
          <w:szCs w:val="22"/>
        </w:rPr>
        <w:t xml:space="preserve">5.1. </w:t>
      </w:r>
      <w:r w:rsidR="00326381" w:rsidRPr="00EF3CFD">
        <w:rPr>
          <w:sz w:val="22"/>
          <w:szCs w:val="22"/>
        </w:rPr>
        <w:t>Стороны несут ответственность за неисполнение или ненадлежащие исполнение условий настоящего договора в соответствии с действующим законодательством.</w:t>
      </w:r>
    </w:p>
    <w:p w:rsidR="00326381" w:rsidRPr="00EF3CFD" w:rsidRDefault="00EF3CFD" w:rsidP="0032638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EF3CFD">
        <w:rPr>
          <w:rFonts w:ascii="Times New Roman" w:hAnsi="Times New Roman" w:cs="Times New Roman"/>
          <w:sz w:val="22"/>
          <w:szCs w:val="22"/>
          <w:lang w:val="ru-RU"/>
        </w:rPr>
        <w:t xml:space="preserve">5.2 </w:t>
      </w:r>
      <w:r w:rsidR="00326381" w:rsidRPr="00EF3CFD">
        <w:rPr>
          <w:rFonts w:ascii="Times New Roman" w:hAnsi="Times New Roman" w:cs="Times New Roman"/>
          <w:sz w:val="22"/>
          <w:szCs w:val="22"/>
          <w:lang w:val="ru-RU"/>
        </w:rPr>
        <w:t>Сторона, ненадлежащим образом исполнившая свои обязательства по настоящему договору, обязана возместить другой стороне все возникшие в связи с этим убытки.</w:t>
      </w:r>
    </w:p>
    <w:p w:rsidR="004774B1" w:rsidRPr="009B4374" w:rsidRDefault="00EF3CFD" w:rsidP="001D111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5.3</w:t>
      </w:r>
      <w:r w:rsidR="004774B1"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В случае нарушения </w:t>
      </w:r>
      <w:r w:rsidR="00F73883">
        <w:rPr>
          <w:rFonts w:ascii="Times New Roman" w:hAnsi="Times New Roman" w:cs="Times New Roman"/>
          <w:sz w:val="22"/>
          <w:szCs w:val="22"/>
          <w:lang w:val="ru-RU"/>
        </w:rPr>
        <w:t>Покупателем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 срока оплаты имущества, установленного в п.</w:t>
      </w:r>
      <w:r w:rsidR="00F73883">
        <w:rPr>
          <w:rFonts w:ascii="Times New Roman" w:hAnsi="Times New Roman" w:cs="Times New Roman"/>
          <w:sz w:val="22"/>
          <w:szCs w:val="22"/>
          <w:lang w:val="ru-RU"/>
        </w:rPr>
        <w:t xml:space="preserve"> 3.3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 настоящего </w:t>
      </w:r>
      <w:r w:rsidR="00F73883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оговора, настоящий Договор может быть расторгнут </w:t>
      </w:r>
      <w:r w:rsidR="00F73883">
        <w:rPr>
          <w:rFonts w:ascii="Times New Roman" w:hAnsi="Times New Roman" w:cs="Times New Roman"/>
          <w:sz w:val="22"/>
          <w:szCs w:val="22"/>
          <w:lang w:val="ru-RU"/>
        </w:rPr>
        <w:t>Продавцом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 в одностороннем порядке</w:t>
      </w:r>
      <w:r w:rsidR="00E7781E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E7781E" w:rsidRPr="009B4374">
        <w:rPr>
          <w:rFonts w:ascii="Times New Roman" w:hAnsi="Times New Roman" w:cs="Times New Roman"/>
          <w:sz w:val="22"/>
          <w:szCs w:val="22"/>
          <w:lang w:val="ru-RU"/>
        </w:rPr>
        <w:t>письменно уведомив Покупателя о прекращении действия настоящего Договора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. В этом случае задаток, внесенный </w:t>
      </w:r>
      <w:r w:rsidR="00F73883">
        <w:rPr>
          <w:rFonts w:ascii="Times New Roman" w:hAnsi="Times New Roman" w:cs="Times New Roman"/>
          <w:sz w:val="22"/>
          <w:szCs w:val="22"/>
          <w:lang w:val="ru-RU"/>
        </w:rPr>
        <w:t>Покупателем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, ему не возвращается, а включается в состав имущества </w:t>
      </w:r>
      <w:r w:rsidR="00E7781E">
        <w:rPr>
          <w:rFonts w:ascii="Times New Roman" w:hAnsi="Times New Roman" w:cs="Times New Roman"/>
          <w:sz w:val="22"/>
          <w:szCs w:val="22"/>
          <w:lang w:val="ru-RU"/>
        </w:rPr>
        <w:t>Продавца</w:t>
      </w:r>
      <w:r w:rsidR="001D111C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и утрачивает внесенный задаток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 размере, указанном в п. 3.2. настоящего Договора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В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данном случае оформление Сторонами дополнительного соглашения о прекращении действия настоящего Договора не требуется.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5.3. В случае уклонения Покупателя от фактического принятия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в установленный в настоящем Договоре срок он уплачивает Продавцу пеню в размере 0,1% от общей стоимости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за каждый день просрочки, но не более 10% от этой стоимости.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5.4. В случае если Покупатель отказывается от принятия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, то настоящий Договор прекращает свое действие с момента уведомления Покупателем Продавца об отказе в получении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>, при этом Покупатель выплачивает Продавцу штр</w:t>
      </w:r>
      <w:r>
        <w:rPr>
          <w:rFonts w:ascii="Times New Roman" w:hAnsi="Times New Roman" w:cs="Times New Roman"/>
          <w:sz w:val="22"/>
          <w:szCs w:val="22"/>
          <w:lang w:val="ru-RU"/>
        </w:rPr>
        <w:t>аф в размере внесенного задатка, указанного</w:t>
      </w:r>
      <w:r w:rsidRPr="00906662">
        <w:rPr>
          <w:rFonts w:ascii="Times New Roman" w:hAnsi="Times New Roman" w:cs="Times New Roman"/>
          <w:sz w:val="22"/>
          <w:szCs w:val="22"/>
          <w:lang w:val="ru-RU"/>
        </w:rPr>
        <w:t xml:space="preserve"> в п. 3.2. настоящего Договора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В предусмотренном настоящим пунктом случае Покупателю возвращаются перечисленные им в счет оплаты </w:t>
      </w:r>
      <w:r>
        <w:rPr>
          <w:rFonts w:ascii="Times New Roman" w:hAnsi="Times New Roman" w:cs="Times New Roman"/>
          <w:sz w:val="22"/>
          <w:szCs w:val="22"/>
          <w:lang w:val="ru-RU"/>
        </w:rPr>
        <w:t>Объекта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</w:t>
      </w:r>
      <w:r>
        <w:rPr>
          <w:rFonts w:ascii="Times New Roman" w:hAnsi="Times New Roman" w:cs="Times New Roman"/>
          <w:sz w:val="22"/>
          <w:szCs w:val="22"/>
          <w:lang w:val="ru-RU"/>
        </w:rPr>
        <w:t>Объекта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4774B1" w:rsidRPr="009B4374" w:rsidRDefault="004774B1" w:rsidP="004774B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lang w:val="ru-RU"/>
        </w:rPr>
      </w:pPr>
    </w:p>
    <w:p w:rsidR="004774B1" w:rsidRPr="009B4374" w:rsidRDefault="004774B1" w:rsidP="004774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sz w:val="22"/>
          <w:szCs w:val="22"/>
          <w:lang w:val="ru-RU"/>
        </w:rPr>
        <w:t>6. Прочие условия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6.1. Настоящий Договор вступает в силу с момента его подписания и прекращает свое действие при:</w:t>
      </w:r>
    </w:p>
    <w:p w:rsidR="004774B1" w:rsidRPr="009B4374" w:rsidRDefault="004774B1" w:rsidP="001D111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- надлежащем исполнении Сторонами своих обязательств;</w:t>
      </w:r>
    </w:p>
    <w:p w:rsidR="004774B1" w:rsidRPr="009B4374" w:rsidRDefault="004774B1" w:rsidP="001D111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- расторжении в предусмотренных федеральным законодательством и настоящим Договором случаях;</w:t>
      </w:r>
    </w:p>
    <w:p w:rsidR="004774B1" w:rsidRPr="009B4374" w:rsidRDefault="004774B1" w:rsidP="001D111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- возникновении иных оснований, предусмотренных законодательством Российской Федерации.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6.2. Любые изменения и дополнения к настоящему Договору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6.3. Все уведомления и сообщения должны направляться в письменной форме.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6.4. Во всем остальном, что не предусмотрено настоящим Договором, Стороны руководствуются федеральным законодательством.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6.5. Все споры и разногласия, возникающие между Сторонами по вопросам, не нашедшим своего разрешения в тексте данного Договора, будут разрешаться путем переговоров на основе федерального законодательства.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>При неурегулировании в процессе переговоров спорных вопросов споры разрешаются в суде в соответствии с его подведомственностью.</w:t>
      </w:r>
    </w:p>
    <w:p w:rsidR="004774B1" w:rsidRPr="009B4374" w:rsidRDefault="004774B1" w:rsidP="004774B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lang w:val="ru-RU"/>
        </w:rPr>
      </w:pPr>
    </w:p>
    <w:p w:rsidR="004774B1" w:rsidRPr="009B4374" w:rsidRDefault="004774B1" w:rsidP="004774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sz w:val="22"/>
          <w:szCs w:val="22"/>
          <w:lang w:val="ru-RU"/>
        </w:rPr>
        <w:t>7. Заключительные положения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7.1. Настоящий Договор составлен на _______листах, в 3 экземплярах, имеющих одинаковую юридическую силу, по одному экземпляру для Продавца</w:t>
      </w:r>
      <w:r w:rsidR="001D111C">
        <w:rPr>
          <w:rFonts w:ascii="Times New Roman" w:hAnsi="Times New Roman" w:cs="Times New Roman"/>
          <w:sz w:val="22"/>
          <w:szCs w:val="22"/>
          <w:lang w:val="ru-RU"/>
        </w:rPr>
        <w:t xml:space="preserve"> и Покупателя, один экземпляр для предоставления в орган ГИБДД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4774B1" w:rsidRPr="009B4374" w:rsidRDefault="004774B1" w:rsidP="004774B1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2"/>
          <w:szCs w:val="22"/>
          <w:lang w:val="ru-RU" w:eastAsia="zh-CN"/>
        </w:rPr>
      </w:pPr>
    </w:p>
    <w:p w:rsidR="004774B1" w:rsidRDefault="004774B1" w:rsidP="004774B1">
      <w:pPr>
        <w:keepLines/>
        <w:widowControl w:val="0"/>
        <w:spacing w:after="120"/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  <w:t xml:space="preserve"> 8. </w:t>
      </w:r>
      <w:r w:rsidR="006666A1" w:rsidRPr="009B4374">
        <w:rPr>
          <w:rFonts w:ascii="Times New Roman" w:hAnsi="Times New Roman" w:cs="Times New Roman"/>
          <w:b/>
          <w:bCs/>
          <w:sz w:val="22"/>
          <w:szCs w:val="22"/>
          <w:lang w:val="ru-RU"/>
        </w:rPr>
        <w:t>Адреса, реквизиты и подписи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5067"/>
      </w:tblGrid>
      <w:tr w:rsidR="001D111C" w:rsidRPr="00303174" w:rsidTr="001D111C">
        <w:tc>
          <w:tcPr>
            <w:tcW w:w="4503" w:type="dxa"/>
            <w:hideMark/>
          </w:tcPr>
          <w:p w:rsidR="001D111C" w:rsidRPr="00303174" w:rsidRDefault="001D111C" w:rsidP="001D111C">
            <w:pPr>
              <w:pStyle w:val="Nonformat"/>
              <w:spacing w:line="276" w:lineRule="auto"/>
              <w:ind w:firstLine="709"/>
              <w:jc w:val="center"/>
              <w:rPr>
                <w:rFonts w:ascii="Times New Roman" w:hAnsi="Times New Roman"/>
                <w:b/>
              </w:rPr>
            </w:pPr>
            <w:r w:rsidRPr="00303174">
              <w:rPr>
                <w:rFonts w:ascii="Times New Roman" w:hAnsi="Times New Roman"/>
                <w:b/>
              </w:rPr>
              <w:t xml:space="preserve">От </w:t>
            </w:r>
            <w:r>
              <w:rPr>
                <w:rFonts w:ascii="Times New Roman" w:hAnsi="Times New Roman"/>
                <w:b/>
              </w:rPr>
              <w:t>Продавца</w:t>
            </w:r>
          </w:p>
        </w:tc>
        <w:tc>
          <w:tcPr>
            <w:tcW w:w="5067" w:type="dxa"/>
            <w:hideMark/>
          </w:tcPr>
          <w:p w:rsidR="001D111C" w:rsidRPr="00303174" w:rsidRDefault="001D111C" w:rsidP="001D111C">
            <w:pPr>
              <w:pStyle w:val="Nonformat"/>
              <w:spacing w:line="276" w:lineRule="auto"/>
              <w:ind w:firstLine="709"/>
              <w:jc w:val="center"/>
              <w:rPr>
                <w:rFonts w:ascii="Times New Roman" w:hAnsi="Times New Roman"/>
                <w:b/>
              </w:rPr>
            </w:pPr>
            <w:r w:rsidRPr="00303174">
              <w:rPr>
                <w:rFonts w:ascii="Times New Roman" w:hAnsi="Times New Roman"/>
                <w:b/>
              </w:rPr>
              <w:t xml:space="preserve">От </w:t>
            </w:r>
            <w:r>
              <w:rPr>
                <w:rFonts w:ascii="Times New Roman" w:hAnsi="Times New Roman"/>
                <w:b/>
              </w:rPr>
              <w:t>Покупателя</w:t>
            </w:r>
          </w:p>
        </w:tc>
      </w:tr>
      <w:tr w:rsidR="001D111C" w:rsidRPr="00E74B1C" w:rsidTr="001D111C">
        <w:tc>
          <w:tcPr>
            <w:tcW w:w="4503" w:type="dxa"/>
          </w:tcPr>
          <w:p w:rsidR="001D111C" w:rsidRPr="007217CB" w:rsidRDefault="001D111C" w:rsidP="001D111C">
            <w:pPr>
              <w:pStyle w:val="21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17CB">
              <w:rPr>
                <w:rFonts w:ascii="Times New Roman" w:hAnsi="Times New Roman" w:cs="Times New Roman"/>
                <w:b/>
                <w:sz w:val="22"/>
                <w:szCs w:val="22"/>
              </w:rPr>
              <w:t>Акционерное общество «Центральный институт по проектированию машиностроительных предприятий»</w:t>
            </w:r>
          </w:p>
          <w:p w:rsidR="001D111C" w:rsidRPr="007217CB" w:rsidRDefault="001D111C" w:rsidP="001D111C">
            <w:pPr>
              <w:pStyle w:val="21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217CB">
              <w:rPr>
                <w:rFonts w:ascii="Times New Roman" w:hAnsi="Times New Roman" w:cs="Times New Roman"/>
                <w:sz w:val="22"/>
                <w:szCs w:val="22"/>
              </w:rPr>
              <w:t>Юр.адрес</w:t>
            </w:r>
            <w:proofErr w:type="spellEnd"/>
            <w:r w:rsidRPr="007217CB">
              <w:rPr>
                <w:rFonts w:ascii="Times New Roman" w:hAnsi="Times New Roman" w:cs="Times New Roman"/>
                <w:sz w:val="22"/>
                <w:szCs w:val="22"/>
              </w:rPr>
              <w:t>: 129626, г. Москва, проспект Мира, дом 102, корп. Б</w:t>
            </w:r>
          </w:p>
          <w:p w:rsidR="001D111C" w:rsidRPr="007217CB" w:rsidRDefault="001D111C" w:rsidP="001D111C">
            <w:pPr>
              <w:pStyle w:val="21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217CB">
              <w:rPr>
                <w:rFonts w:ascii="Times New Roman" w:hAnsi="Times New Roman" w:cs="Times New Roman"/>
                <w:sz w:val="22"/>
                <w:szCs w:val="22"/>
              </w:rPr>
              <w:t>Почт.адрес</w:t>
            </w:r>
            <w:proofErr w:type="spellEnd"/>
            <w:r w:rsidRPr="007217CB">
              <w:rPr>
                <w:rFonts w:ascii="Times New Roman" w:hAnsi="Times New Roman" w:cs="Times New Roman"/>
                <w:sz w:val="22"/>
                <w:szCs w:val="22"/>
              </w:rPr>
              <w:t>: 191024, г. Санкт- Петербург, а/я 15 Чащину С.М.</w:t>
            </w:r>
          </w:p>
          <w:p w:rsidR="001D111C" w:rsidRPr="007217CB" w:rsidRDefault="001D111C" w:rsidP="001D111C">
            <w:pPr>
              <w:pStyle w:val="21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217CB">
              <w:rPr>
                <w:rFonts w:ascii="Times New Roman" w:hAnsi="Times New Roman" w:cs="Times New Roman"/>
                <w:sz w:val="22"/>
                <w:szCs w:val="22"/>
              </w:rPr>
              <w:t xml:space="preserve">ОГРН 1117746781140 </w:t>
            </w:r>
          </w:p>
          <w:p w:rsidR="001D111C" w:rsidRPr="007217CB" w:rsidRDefault="001D111C" w:rsidP="001D111C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ИНН/КПП 7717709121/771701001</w:t>
            </w:r>
          </w:p>
          <w:p w:rsidR="001D111C" w:rsidRPr="007217CB" w:rsidRDefault="001D111C" w:rsidP="001D111C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74B1C" w:rsidRPr="00E95512" w:rsidRDefault="00E74B1C" w:rsidP="00E74B1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E9551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Расчетный счет: 40502810101300000040, открыт в АО «АЛЬФА-БАНК»;</w:t>
            </w:r>
          </w:p>
          <w:p w:rsidR="00E74B1C" w:rsidRPr="00E95512" w:rsidRDefault="00E74B1C" w:rsidP="00E74B1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E9551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Корр. счет: 30101810200000000593;</w:t>
            </w:r>
          </w:p>
          <w:p w:rsidR="00E74B1C" w:rsidRDefault="00E74B1C" w:rsidP="00E74B1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БИК Банка: 044525593</w:t>
            </w:r>
            <w:r w:rsidR="001D111C"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</w:t>
            </w:r>
          </w:p>
          <w:p w:rsidR="001D111C" w:rsidRPr="007217CB" w:rsidRDefault="001D111C" w:rsidP="00E74B1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bookmarkStart w:id="0" w:name="_GoBack"/>
            <w:bookmarkEnd w:id="0"/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получатель АО «</w:t>
            </w:r>
            <w:proofErr w:type="spellStart"/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Центромашпроект</w:t>
            </w:r>
            <w:proofErr w:type="spellEnd"/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» (ИНН 7717709121, КПП 771701001), назначение платежа: «Оплата по Договору купли-продажи от ____ за имущество АО «</w:t>
            </w:r>
            <w:proofErr w:type="spellStart"/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Центромашпроект</w:t>
            </w:r>
            <w:proofErr w:type="spellEnd"/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» в составе лота (указать номер лота); без НДС»</w:t>
            </w:r>
          </w:p>
          <w:p w:rsidR="001D111C" w:rsidRPr="001D111C" w:rsidRDefault="001D111C" w:rsidP="001D111C">
            <w:pPr>
              <w:rPr>
                <w:lang w:val="ru-RU"/>
              </w:rPr>
            </w:pPr>
          </w:p>
        </w:tc>
        <w:tc>
          <w:tcPr>
            <w:tcW w:w="5067" w:type="dxa"/>
          </w:tcPr>
          <w:p w:rsidR="001D111C" w:rsidRPr="00303174" w:rsidRDefault="001D111C" w:rsidP="001D111C">
            <w:pPr>
              <w:pStyle w:val="Nonformat"/>
              <w:rPr>
                <w:rFonts w:ascii="Times New Roman" w:hAnsi="Times New Roman"/>
              </w:rPr>
            </w:pPr>
          </w:p>
        </w:tc>
      </w:tr>
      <w:tr w:rsidR="001D111C" w:rsidRPr="00303174" w:rsidTr="001D111C">
        <w:tc>
          <w:tcPr>
            <w:tcW w:w="4503" w:type="dxa"/>
          </w:tcPr>
          <w:p w:rsidR="001D111C" w:rsidRDefault="001D111C" w:rsidP="001D111C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  <w:r w:rsidRPr="00303174">
              <w:rPr>
                <w:rFonts w:ascii="Times New Roman" w:hAnsi="Times New Roman"/>
              </w:rPr>
              <w:t>Конкурсный управляющий</w:t>
            </w:r>
          </w:p>
          <w:p w:rsidR="001D111C" w:rsidRPr="00303174" w:rsidRDefault="001D111C" w:rsidP="001D111C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  <w:r w:rsidRPr="00B863DA">
              <w:rPr>
                <w:rFonts w:ascii="Times New Roman" w:hAnsi="Times New Roman"/>
                <w:sz w:val="22"/>
                <w:szCs w:val="22"/>
              </w:rPr>
              <w:t>АО «</w:t>
            </w:r>
            <w:proofErr w:type="spellStart"/>
            <w:r w:rsidRPr="00B863DA">
              <w:rPr>
                <w:rFonts w:ascii="Times New Roman" w:hAnsi="Times New Roman"/>
                <w:sz w:val="22"/>
                <w:szCs w:val="22"/>
              </w:rPr>
              <w:t>Центромашпроект</w:t>
            </w:r>
            <w:proofErr w:type="spellEnd"/>
            <w:r w:rsidRPr="00B863DA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1D111C" w:rsidRPr="00303174" w:rsidRDefault="001D111C" w:rsidP="001D111C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</w:p>
          <w:p w:rsidR="001D111C" w:rsidRPr="00303174" w:rsidRDefault="001D111C" w:rsidP="001D111C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  <w:r w:rsidRPr="00303174">
              <w:rPr>
                <w:rFonts w:ascii="Times New Roman" w:hAnsi="Times New Roman"/>
              </w:rPr>
              <w:t>______________</w:t>
            </w:r>
            <w:proofErr w:type="gramStart"/>
            <w:r w:rsidRPr="00303174">
              <w:rPr>
                <w:rFonts w:ascii="Times New Roman" w:hAnsi="Times New Roman"/>
              </w:rPr>
              <w:t xml:space="preserve">_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Чащин</w:t>
            </w:r>
            <w:proofErr w:type="gramEnd"/>
            <w:r w:rsidRPr="006666A1">
              <w:rPr>
                <w:rFonts w:ascii="Times New Roman" w:hAnsi="Times New Roman"/>
                <w:bCs/>
                <w:sz w:val="22"/>
                <w:szCs w:val="22"/>
              </w:rPr>
              <w:t xml:space="preserve"> С.М</w:t>
            </w:r>
          </w:p>
        </w:tc>
        <w:tc>
          <w:tcPr>
            <w:tcW w:w="5067" w:type="dxa"/>
          </w:tcPr>
          <w:p w:rsidR="001D111C" w:rsidRDefault="001D111C" w:rsidP="001D111C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</w:p>
          <w:p w:rsidR="001D111C" w:rsidRPr="00303174" w:rsidRDefault="001D111C" w:rsidP="001D111C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</w:p>
          <w:p w:rsidR="001D111C" w:rsidRPr="00303174" w:rsidRDefault="001D111C" w:rsidP="001D111C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</w:p>
          <w:p w:rsidR="001D111C" w:rsidRPr="00303174" w:rsidRDefault="001D111C" w:rsidP="001D111C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  <w:r w:rsidRPr="00303174">
              <w:rPr>
                <w:rFonts w:ascii="Times New Roman" w:hAnsi="Times New Roman"/>
              </w:rPr>
              <w:t>_______________ /_______________/</w:t>
            </w:r>
          </w:p>
        </w:tc>
      </w:tr>
    </w:tbl>
    <w:p w:rsidR="00F72725" w:rsidRPr="006666A1" w:rsidRDefault="006666A1" w:rsidP="006666A1">
      <w:pPr>
        <w:keepLines/>
        <w:widowControl w:val="0"/>
        <w:spacing w:after="120"/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  <w:lastRenderedPageBreak/>
        <w:t xml:space="preserve"> </w:t>
      </w:r>
    </w:p>
    <w:sectPr w:rsidR="00F72725" w:rsidRPr="006666A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11C" w:rsidRDefault="001D111C" w:rsidP="006666A1">
      <w:r>
        <w:separator/>
      </w:r>
    </w:p>
  </w:endnote>
  <w:endnote w:type="continuationSeparator" w:id="0">
    <w:p w:rsidR="001D111C" w:rsidRDefault="001D111C" w:rsidP="00666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TTimes/Cyrill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11C" w:rsidRDefault="001D111C" w:rsidP="006666A1">
      <w:r>
        <w:separator/>
      </w:r>
    </w:p>
  </w:footnote>
  <w:footnote w:type="continuationSeparator" w:id="0">
    <w:p w:rsidR="001D111C" w:rsidRDefault="001D111C" w:rsidP="00666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11C" w:rsidRPr="006666A1" w:rsidRDefault="001D111C">
    <w:pPr>
      <w:pStyle w:val="a6"/>
      <w:rPr>
        <w:lang w:val="ru-RU"/>
      </w:rPr>
    </w:pPr>
    <w:r>
      <w:rPr>
        <w:lang w:val="ru-RU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637611"/>
    <w:multiLevelType w:val="multilevel"/>
    <w:tmpl w:val="7E7A94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2E1"/>
    <w:rsid w:val="00042E65"/>
    <w:rsid w:val="000729F8"/>
    <w:rsid w:val="001D111C"/>
    <w:rsid w:val="002454E6"/>
    <w:rsid w:val="00326381"/>
    <w:rsid w:val="004774B1"/>
    <w:rsid w:val="00620930"/>
    <w:rsid w:val="0062674D"/>
    <w:rsid w:val="006666A1"/>
    <w:rsid w:val="00684E7F"/>
    <w:rsid w:val="007217CB"/>
    <w:rsid w:val="00756A76"/>
    <w:rsid w:val="0079734B"/>
    <w:rsid w:val="00842053"/>
    <w:rsid w:val="00852D17"/>
    <w:rsid w:val="008F12E1"/>
    <w:rsid w:val="009E6407"/>
    <w:rsid w:val="00B06887"/>
    <w:rsid w:val="00B863DA"/>
    <w:rsid w:val="00C11949"/>
    <w:rsid w:val="00CC24CB"/>
    <w:rsid w:val="00D63D82"/>
    <w:rsid w:val="00D67ACA"/>
    <w:rsid w:val="00DE12B7"/>
    <w:rsid w:val="00E74B1C"/>
    <w:rsid w:val="00E7781E"/>
    <w:rsid w:val="00ED0090"/>
    <w:rsid w:val="00EF3CFD"/>
    <w:rsid w:val="00EF671D"/>
    <w:rsid w:val="00F0503A"/>
    <w:rsid w:val="00F72725"/>
    <w:rsid w:val="00F73883"/>
    <w:rsid w:val="00F84984"/>
    <w:rsid w:val="00F87A39"/>
    <w:rsid w:val="00FC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45BDF3-0F8D-4505-BB5F-D4479CED9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4B1"/>
    <w:pPr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basedOn w:val="a0"/>
    <w:uiPriority w:val="99"/>
    <w:rsid w:val="00F84984"/>
    <w:rPr>
      <w:rFonts w:ascii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849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984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6">
    <w:name w:val="header"/>
    <w:basedOn w:val="a"/>
    <w:link w:val="a7"/>
    <w:uiPriority w:val="99"/>
    <w:unhideWhenUsed/>
    <w:rsid w:val="006666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66A1"/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paragraph" w:styleId="a8">
    <w:name w:val="footer"/>
    <w:basedOn w:val="a"/>
    <w:link w:val="a9"/>
    <w:uiPriority w:val="99"/>
    <w:unhideWhenUsed/>
    <w:rsid w:val="006666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66A1"/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paragraph" w:styleId="2">
    <w:name w:val="Body Text 2"/>
    <w:basedOn w:val="a"/>
    <w:link w:val="20"/>
    <w:rsid w:val="00326381"/>
    <w:pPr>
      <w:spacing w:after="120" w:line="480" w:lineRule="auto"/>
    </w:pPr>
    <w:rPr>
      <w:rFonts w:ascii="Times New Roman" w:hAnsi="Times New Roman" w:cs="Times New Roman"/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rsid w:val="003263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1D111C"/>
    <w:pPr>
      <w:widowControl w:val="0"/>
    </w:pPr>
    <w:rPr>
      <w:rFonts w:ascii="Consultant" w:hAnsi="Consultant" w:cs="Times New Roman"/>
      <w:sz w:val="20"/>
      <w:szCs w:val="20"/>
      <w:lang w:val="ru-RU"/>
    </w:rPr>
  </w:style>
  <w:style w:type="character" w:customStyle="1" w:styleId="aa">
    <w:name w:val="Основной текст_"/>
    <w:link w:val="21"/>
    <w:rsid w:val="001D111C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a"/>
    <w:rsid w:val="001D111C"/>
    <w:pPr>
      <w:widowControl w:val="0"/>
      <w:shd w:val="clear" w:color="auto" w:fill="FFFFFF"/>
      <w:spacing w:before="600" w:after="360" w:line="0" w:lineRule="atLeast"/>
      <w:ind w:hanging="360"/>
      <w:jc w:val="both"/>
    </w:pPr>
    <w:rPr>
      <w:rFonts w:asciiTheme="minorHAnsi" w:eastAsiaTheme="minorHAnsi" w:hAnsiTheme="minorHAnsi" w:cstheme="minorBidi"/>
      <w:sz w:val="23"/>
      <w:szCs w:val="23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BCBB8488</Template>
  <TotalTime>51</TotalTime>
  <Pages>4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Замураева Виктория</dc:creator>
  <cp:lastModifiedBy>Ростислав В. Ж.</cp:lastModifiedBy>
  <cp:revision>13</cp:revision>
  <dcterms:created xsi:type="dcterms:W3CDTF">2017-03-17T06:48:00Z</dcterms:created>
  <dcterms:modified xsi:type="dcterms:W3CDTF">2019-11-15T12:32:00Z</dcterms:modified>
</cp:coreProperties>
</file>